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52C" w:rsidRPr="004E280F" w:rsidRDefault="0013252C" w:rsidP="004E28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E280F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:rsidR="0013252C" w:rsidRPr="004E280F" w:rsidRDefault="0013252C" w:rsidP="004E28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E280F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Правоведение</w:t>
      </w:r>
      <w:r w:rsidRPr="004E280F">
        <w:rPr>
          <w:rFonts w:ascii="Times New Roman" w:hAnsi="Times New Roman"/>
          <w:b/>
          <w:sz w:val="24"/>
          <w:szCs w:val="24"/>
        </w:rPr>
        <w:t>»</w:t>
      </w:r>
    </w:p>
    <w:p w:rsidR="0013252C" w:rsidRPr="004E280F" w:rsidRDefault="0013252C" w:rsidP="004E28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3252C" w:rsidRPr="004E280F" w:rsidRDefault="0013252C" w:rsidP="004E28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b/>
          <w:sz w:val="24"/>
          <w:szCs w:val="24"/>
        </w:rPr>
        <w:t>Содержание дисциплины (модуля)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252C" w:rsidRPr="004E280F" w:rsidRDefault="0013252C" w:rsidP="004E28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280F">
        <w:rPr>
          <w:rFonts w:ascii="Times New Roman" w:hAnsi="Times New Roman"/>
          <w:bCs/>
          <w:sz w:val="24"/>
          <w:szCs w:val="24"/>
        </w:rPr>
        <w:t>Государство и право. Их роль в жизни общества. Понятие и признаки нормы права.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Структура и виды правовых норм.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 xml:space="preserve">Нормативно-правовые акты,  их виды. Действия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нормативно-правовых актов во времени и пространстве.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Закон и подзаконные акты. Система российского права. Отрасли права.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Правоотношение.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Основные правовые системы современности. Международное право как особая система права. Источники российского права. Правонарушение и юридическая ответственность.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Значение законности и правопорядка в современном обществе. Правовое государство.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Конституция Российской Федерации.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Особенности федеративного устройства России. Система органов государственной власти в Российской Федерации.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Правовые основы национально-государственного устройства РФ.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 xml:space="preserve">Президент. Досрочное прекращение исполнения полномочий Президента (отставка, по состоянию здоровья, отрешение от должности). Исполнительная власть РФ.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Правовой статус Федерального Собрания. Правоохранительные органы.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Понятие гражданского правоотношения. Физические и юридические лица. Право собственности.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Правоспособность и дееспособность гражданина. Юридические лица. Обязательства в гражданском праве и ответственность за их нарушение. Наследственное право. Брачно-семейные отношения. Трудовой договор (контракт). Трудовая дисциплина и ответственность за ее нарушение. Административные правонарушения и административная ответственность. Экологическое право. Понятие преступления. Уголовная ответственность за совершение преступлений.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E280F">
        <w:rPr>
          <w:rFonts w:ascii="Times New Roman" w:hAnsi="Times New Roman"/>
          <w:bCs/>
          <w:sz w:val="24"/>
          <w:szCs w:val="24"/>
        </w:rPr>
        <w:t>Законодательные и нормативно-правовые акты в области защиты информации и государственной тайны.</w:t>
      </w:r>
    </w:p>
    <w:p w:rsidR="0013252C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252C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252C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252C" w:rsidRPr="004E280F" w:rsidRDefault="0013252C" w:rsidP="004E280F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80F">
        <w:rPr>
          <w:rFonts w:ascii="Times New Roman" w:hAnsi="Times New Roman"/>
          <w:b/>
          <w:sz w:val="24"/>
          <w:szCs w:val="24"/>
        </w:rPr>
        <w:t>ДИСЦИПЛИНА</w:t>
      </w:r>
    </w:p>
    <w:p w:rsidR="0013252C" w:rsidRPr="004E280F" w:rsidRDefault="0013252C" w:rsidP="004E28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80F">
        <w:rPr>
          <w:rFonts w:ascii="Times New Roman" w:hAnsi="Times New Roman"/>
          <w:b/>
          <w:sz w:val="24"/>
          <w:szCs w:val="24"/>
        </w:rPr>
        <w:t>правоведение читается обучающимся по следующим ООП</w:t>
      </w:r>
    </w:p>
    <w:p w:rsidR="0013252C" w:rsidRDefault="0013252C" w:rsidP="004E28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12.00.00, 12.03.01, Приборостроение, 12.03.01_1, Бортовые приборы управления.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24.03.02, Системы управления движением и навигация, 24.03.02_1, Приборы и системы ориентации, стабилизации и навигации.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12.00.00, 12.03.02, Оптотехника, 12.03.02_1, Оптико-электронные приборы и системы.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13.00.00, 13.03.02, Электроэнергетика и электротехника, 13.03.02_3, Электрооборудование и электрохозяйство предприятий, организаций и учреждений.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13.00.00, 13.03.02, Электроэнергетика и электротехника, 13.03.02_3, Электрооборудование и электрохозяйство предприятий, организаций и учреждений.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13.00.00, 13.03.02, Электроэнергетика и электротехника, 13.03.02_2, Электроснабжение.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13.00.00, 13.03.02, Электроэнергетика и электротехника, 13.03.02_2, Электроснабжение.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13.00.00, 13.03.02, Электроэнергетика и электротехника, 13.03.02_2, Электроснабжение.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11.00.00, 11.05.01, Радиоэлектронные системы и комплексы, 11.05.01_1, Радиолокационные системы и комплексы.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15.05.01, Проектирование технологических машин и комплексов, 15.05.01_1, Проектирование технических комплексов специального назначения.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24.05.06, Системы управления летательными аппаратами, 24.05.06_1, Системы управления движением летательных аппаратов.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17.00.00, 17.05.02, Стрелково-пушечное, артиллерийское и ракетное оружие, 17.05.02_1, Стрелково-пушечное вооружение.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24.05.02, Проектирование авиационных и ракетных двигателей, 24.05.02_1, Проектирование ракетных двигателей твердого топлива.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24.05.01, Проектирование, производство и эксплуатация ракет и ракетно-космических комплексов, 24.05.01_1, Ракеты с ракетными двигателями твердого топлива (РДТТ).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17.00.00, 17.05.01, Боеприпасы и взрыватели, 17.05.01_1, Боеприпасы.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09.03.01_2, Вычислительные машины, комплексы, системы и сети.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09.03.01_2, Вычислительные машины, комплексы, системы и сети.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09.03.02, Информационные системы и технологии, 09.03.02_1, Информационные системы.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09.03.02, Информационные системы и технологии, 09.03.02_1, Информационные системы.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09.03.01_1, Программное обеспечение средств вычислительной техники и автоматизированных систем.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09.03.01_3, Автоматизированные системы обработки информации и управления.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09.03.03, Прикладная информатика, 09.03.03_1, Прикладная информатика в экономике.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01.00.00, 01.03.02, Прикладная математика и информатика, 01.03.02_1, Прикладная математика и информатика.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01.00.00, 01.03.02, Прикладная математика и информатика, 01.03.02_1, Прикладная математика и информатика.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10.00.00, 10.05.03, Информационная безопасность автоматизированных систем, 10.05.03_1, Защищенные автоматизированные системы управления.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20.00.00, 20.03.01, Техносферная безопасность, 20.03.01_1, Инженерная защита окружающей среды.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08.03.01_1, Промышленное и гражданское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08.03.01_1, Промышленное и гражданское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08.03.01_1, Промышленное и гражданское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08.03.01_2, Производство и применение строительных материалов, изделий и конструкций.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08.03.01_4, Теплогазоснабжение и вентиляция.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08.03.01_4, Теплогазоснабжение и вентиляция.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08.03.01_3, Водоснабжение и водоотведение.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08.03.01_5, Городское строительство и хозяйство.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07.00.00, 07.03.01, Архитектура.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07.00.00, 07.03.01, Архитектура.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07.00.00, 07.03.01, Архитектура.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07.00.00, 07.03.01, Архитектура.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21.03.02, Землеустройство и кадастры, 21.03.02_1, Земельный кадастр.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08.03.01_6, Автомобильные дороги.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08.03.01_6, Автомобильные дороги.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21.05.04_1, Шахтное и подземное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21.05.04_1, Шахтное и подземное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07.00.00, 07.04.01, Архитектура, 07.04.01_1, Теория градостроительства и районной планировки.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21.04.02, Землеустройство и кадастры, 21.04.02_1, Охрана и рациональное использование земельных ресурсов.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21.04.02, Землеустройство и кадастры, 21.04.02_2, Геоинформационные системы и земельно-кадастровые технологии.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21.05.04_1, Шахтное и подземное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21.05.04_2, Открытые горные работы.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21.05.04_2, Открытые горные работы.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04.00.00, 04.03.01, Химия, 04.03.01_1, Химия окружающей среды, химическая экспертиза и экологическая безопасность.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19.00.00, 19.03.01, Биотехнология, 19.03.01_1, Экобиотехнология.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06.00.00, 06.03.01, Биология, 06.03.01_1, Биохимия.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38.03.02_1, Туризм и гостеприимство.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43.00.00, 43.03.03, Гостиничное дело, 43.03.03_1, Гостиничная деятельность.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43.00.00, 43.03.03, Гостиничное дело, 43.03.03_1, Гостиничная деятельность.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15.03.05, Конструкторско-технологическое обеспечение машиностроительных производств, 15.03.05_3, Технология машиностроения.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15.03.05, Конструкторско-технологическое обеспечение машиностроительных производств, 15.03.05_3, Технология машиностроения.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15.03.04, Автоматизация технологических процессов и производств, 15.03.04_2, Автоматизация технологических процессов и производств в машиностроении.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15.03.05, Конструкторско-технологическое обеспечение машиностроительных производств, 15.03.05_1, Металлообрабатывающие станки и комплексы.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27.00.00, 27.03.01, Стандартизация и метрология, 27.03.01_1, Метрология и метрологическое обеспечение.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23.00.00, 23.03.02, Наземные транспортно-технологические комплексы, 23.03.02_1, Подъемно-транспортные, строительные, дорожные машины и оборудование.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23.00.00, 23.03.03, Эксплуатация транспортно-технологических машин и комплексов, 23.03.03_2, Автомобили и автомобильное хозяйство.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23.00.00, 23.03.01, Технология транспортных процессов, 23.03.01_1, Организация перевозок и управление на автомобильном транспорте.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15.03.02, Технологические машины и оборудование, 15.03.02_2, Машины и аппараты пищевых производств.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15.03.01, Машиностроение, 15.03.01_3, Машины и технология литейного производства.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15.03.01, Машиностроение, 15.03.01_2, Машины и технология обработки металлов давлением.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15.03.05, Конструкторско-технологическое обеспечение машиностроительных производств, 15.03.05_5, Инструментальные системы машиностроительных производств.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15.03.02, Технологические машины и оборудование, 15.03.02_1, Бытовые машины и приборы.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09.03.01_4, Системы автоматизированного проектирования.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10.00.00, 10.03.01, Информационная безопасность, 10.03.01_1, Организация и технология защиты информации.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29.00.00, 29.03.03, Технология полиграфического и упаковочного производства, 29.03.03_1, Технология полиграфического производства.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29.00.00, 29.03.03, Технология полиграфического и упаковочного производства, 29.03.03_1, Технология полиграфического производства.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15.03.01, Машиностроение, 15.03.01_1, Машины и технология высокоэффективных процессов обработки материалов.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15.03.01, Машиностроение, 15.03.01_1, Машины и технология высокоэффективных процессов обработки материалов.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22.00.00, 22.03.01, Материаловедение и технологии материалов, 22.03.01_2, Материаловедение и технология новых материалов.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15.03.06, Мехатроника и робототехника, 15.03.06_2, Промышленная и специальная робототехника.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38.03.02_2, Менеджмент организации.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38.03.02_2, Менеджмент организации.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38.03.02_2, Менеджмент организации.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38.03.02_3, Производственный менеджмент (в машиностроении).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38.03.02_4, Производственный менеджмент (в строительстве).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38.03.02_3, Производственный менеджмент (в машиностроении).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38.03.02_4, Производственный менеджмент (в строительстве).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38.03.02_4, Производственный менеджмент (в строительстве).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38.03.01_3, Бухгалтерский учет, анализ и аудит.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38.03.01_3, Бухгалтерский учет, анализ и аудит.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38.03.01_2, Финансы и кредит.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38.03.01_2, Финансы и кредит.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38.03.01_2, Финансы и кредит.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38.03.01_1, Мировая экономика.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38.03.01_1, Мировая экономика.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38.03.01_1, Мировая экономика.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41.00.00, 41.03.04, Политология, 41.03.04_1, Российская политика.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41.00.00, 41.03.04, Политология, 41.03.04_1, Российская политика.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41.00.00, 41.03.04, Политология, 41.03.04_1, Российская политика.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45.00.00, 45.03.02, Лингвистика, 45.03.02_1, Перевод и переводоведение.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45.00.00, 45.03.02, Лингвистика, 45.03.02_1, Перевод и переводоведение.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45.00.00, 45.03.02, Лингвистика, 45.03.02_1, Перевод и переводоведение.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39.00.00, 39.03.01, Социология, 39.03.01_1, Социальные процессы и структуры на макро- и микроуровнях.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39.00.00, 39.03.01, Социология, 39.03.01_1, Социальные процессы и структуры на макро- и микроуровнях.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39.00.00, 39.03.01, Социология, 39.03.01_1, Социальные процессы и структуры на макро- и микроуровнях.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37.00.00, 37.03.01, Психология, 37.03.01_1, Общий профиль.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54.00.00, 54.03.01, Дизайн, 54.03.01_3, Графический дизайн.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54.00.00, 54.03.01, Дизайн, 54.03.01_3, Графический дизайн.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54.00.00, 54.03.01, Дизайн, 54.03.01_2, Промышленный дизайн.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48.00.00, 48.03.01, Теология, 48.03.01_1, Классическая конфессиональная литература и авторы.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54.00.00, 54.03.01, Дизайн, 54.03.01_1, Дизайн интерьера.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42.00.00, 42.03.01, Реклама и связи с общественностью, 42.03.01_1, Связи с общественностью в коммерческой сфере.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42.00.00, 42.03.01, Реклама и связи с общественностью, 42.03.01_1, Связи с общественностью в коммерческой сфере.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42.00.00, 42.03.01, Реклама и связи с общественностью, 42.03.01_1, Связи с общественностью в коммерческой сфере.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42.00.00, 42.03.02, Журналистика, 42.03.02_1, Общий профиль.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42.00.00, 42.03.02, Журналистика, 42.03.02_1, Общий профиль.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42.00.00, 42.03.02, Журналистика, 42.03.02_1, Общий профиль.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12.00.00, 12.03.01, Приборостроение, 12.03.01_1, Бортовые приборы управления.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15.03.06, Мехатроника и робототехника, 15.03.06_3, Мехатроника.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12.00.00, 12.03.04, Биотехнические системы и технологии, 12.03.04_1, Биотехнические и медицинские аппараты и системы.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24.03.02, Системы управления движением и навигация, 24.03.02_1, Приборы и системы ориентации, стабилизации и навигации.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12.00.00, 12.03.02, Оптотехника, 12.03.02_2, Оптико-электронные приборы и системы.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13.00.00, 13.03.02, Электроэнергетика и электротехника, 13.03.02_3, Электрооборудование и электрохозяйство предприятий, организаций и учреждений.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13.00.00, 13.03.02, Электроэнергетика и электротехника, 13.03.02_2, Электроснабжение.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13.00.00, 13.03.02, Электроэнергетика и электротехника, 13.03.02_2, Электроснабжение.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11.00.00, 11.05.01, Радиоэлектронные системы и комплексы, 11.05.01_1, Радиолокационные системы и комплексы.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11.00.00, 11.05.01, Радиоэлектронные системы и комплексы, 11.05.01_1, Радиолокационные системы и комплексы.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15.05.01, Проектирование технологических машин и комплексов, 15.05.01_1, Проектирование технических комплексов специального назначения.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24.05.06, Системы управления летательными аппаратами, 24.05.06_1, Системы управления движением летательных аппаратов.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17.00.00, 17.05.02, Стрелково-пушечное, артиллерийское и ракетное оружие, 17.05.02_1, Стрелково-пушечное вооружение.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24.05.02, Проектирование авиационных и ракетных двигателей, 24.05.02_1, Проектирование ракетных двигателей твердого топлива.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24.05.01, Проектирование, производство и эксплуатация ракет и ракетно-космических комплексов, 24.05.01_1, Ракеты с ракетными двигателями твердого топлива (РДТТ).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17.00.00, 17.05.01, Боеприпасы и взрыватели, 17.05.01_1, Боеприпасы.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09.03.01_2, Вычислительные машины, комплексы, системы и сети.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09.03.02, Информационные системы и технологии, 09.03.02_1, Информационные системы.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02.00.00, 02.03.01, Математика и компьютерные науки, 02.03.01_1, Математическое и компьютерное моделирование.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02.00.00, 02.03.01, Математика и компьютерные науки, 02.03.01_1, Математическое и компьютерное моделирование.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09.03.01_1, Программное обеспечение средств вычислительной техники и автоматизированных систем.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09.03.01_3, Автоматизированные системы обработки информации и управления.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09.03.03, Прикладная информатика, 09.03.03_1, Прикладная информатика в экономике.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01.00.00, 01.03.02, Прикладная математика и информатика, 01.03.02_1, Прикладная математика и информатика.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01.00.00, 01.03.02, Прикладная математика и информатика, 01.03.02_1, Прикладная математика и информатика.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10.00.00, 10.05.03, Информационная безопасность автоматизированных систем, 10.05.03_1, Защищенные автоматизированные системы управления.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20.00.00, 20.03.01, Техносферная безопасность, 20.03.01_2, Безопасность труда.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08.03.01_1, Промышленное и гражданское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08.03.01_1, Промышленное и гражданское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08.03.01_1, Промышленное и гражданское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08.03.01_1, Промышленное и гражданское строительств</w:t>
      </w:r>
      <w:r w:rsidRPr="004E280F">
        <w:rPr>
          <w:rFonts w:ascii="Times New Roman" w:hAnsi="Times New Roman"/>
          <w:sz w:val="24"/>
          <w:szCs w:val="24"/>
          <w:lang w:val="en-US"/>
        </w:rPr>
        <w:t>o</w:t>
      </w:r>
      <w:r w:rsidRPr="004E280F">
        <w:rPr>
          <w:rFonts w:ascii="Times New Roman" w:hAnsi="Times New Roman"/>
          <w:sz w:val="24"/>
          <w:szCs w:val="24"/>
        </w:rPr>
        <w:t>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08.03.01_1, Промышленное и гражданское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08.03.01_2, Производство и применение строительных материалов, изделий и конструкций.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08.03.01_4, Теплогазоснабжение и вентиляция.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08.03.01_4, Теплогазоснабжение и вентиляция.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08.03.01_3, Водоснабжение и водоотведение.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08.03.01_5, Городское строительство и хозяйство.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07.00.00, 07.03.01, Архитектура.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07.00.00, 07.03.01, Архитектура.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07.00.00, 07.03.01, Архитектура.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21.03.02, Землеустройство и кадастры, 21.03.02_1, Земельный кадастр.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08.03.01_7, Автомобильные дороги.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08.03.01_7, Автомобильные дороги.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21.05.04_1, Шахтное и подземное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07.00.00, 07.04.01, Архитектура, 07.04.01_1, Теория градостроительства и районной планировки.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21.04.02, Землеустройство и кадастры, 21.04.02_1, Охрана и рациональное использование земельных ресурсов.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21.04.02, Землеустройство и кадастры, 21.04.02_2, Геоинформационные системы и земельно-кадастровые технологии.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21.05.04_1, Шахтное и подземное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21.05.04_2, Открытые горные работы.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04.00.00, 04.03.01, Химия, 04.03.01_1, Химия окружающей среды, химическая экспертиза и экологическая безопасность.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04.00.00, 04.03.01, Химия, 04.03.01_1, Химия окружающей среды, химическая экспертиза и экологическая безопасность.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19.00.00, 19.03.01, Биотехнология, 19.03.01_1, Экобиотехнология.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06.00.00, 06.03.01, Биология, 06.03.01_1, Биохимия.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Менеджме43.00.00, 43.03.03, Гостиничное дело, 43.03.03_1, Гостиничная деятельность.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43.00.00, 43.03.03, Гостиничное дело, 43.03.03_1, Гостиничная деятельность.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43.00.00, 43.03.03, Гостиничное дело, 43.03.03_1, Гостиничная деятельность.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15.03.05, Конструкторско-технологическое обеспечение машиностроительных производств, 15.03.05_4, Технология машиностроения.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15.03.04, Автоматизация технологических процессов и производств, 15.03.04_1, Автоматизация технологических процессов и производств в машиностроении.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27.00.00, 27.03.01, Стандартизация и метрология, 27.03.01_1, Метрология и метрологическое обеспечение.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23.00.00, 23.03.02, Наземные транспортно-технологические комплексы, 23.03.02_1, Подъемно-транспортные, строительные, дорожные машины и оборудование.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23.00.00, 23.03.01, Технология транспортных процессов, 23.03.01_1, Организация перевозок и управление на автомобильном транспорте.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23.00.00, 23.03.01, Технология транспортных процессов, 23.03.01_1, Организация перевозок и управление на автомобильном транспорте.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23.00.00, 23.03.01, Технология транспортных процессов, 23.03.01_1, Организация перевозок и управление на автомобильном транспорте.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15.03.02, Технологические машины и оборудование, 15.03.02_2, Машины и аппараты пищевых производств.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15.03.01, Машиностроение, 15.03.01_3, Машины и технология литейного производства.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15.03.01, Машиностроение, 15.03.01_2, Машины и технология обработки металлов давлением.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15.03.05, Конструкторско-технологическое обеспечение машиностроительных производств, 15.03.05_2, Инструментальные системы машиностроительных производств.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15.03.05, Конструкторско-технологическое обеспечение машиностроительных производств, 15.03.05_2, Инструментальные системы машиностроительных производств.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15.03.02, Технологические машины и оборудование, 15.03.02_1, Бытовые машины и приборы.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09.03.01_4, Системы автоматизированного проектирования.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09.03.01_4, Системы автоматизированного проектирования.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10.00.00, 10.03.01, Информационная безопасность, 10.03.01_1, Организация и технология защиты информации.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15.03.01, Машиностроение, 15.03.01_1, Машины и технология высокоэффективных процессов обработки материалов.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22.00.00, 22.03.01, Материаловедение и технологии материалов, 22.03.01_2, Материаловедение и технология новых материалов.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15.03.06, Мехатроника и робототехника, 15.03.06_2, Промышленная и специальная робототехника.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15.03.06, Мехатроника и робототехника, 15.03.06_2, Промышленная и специальная робототехника.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38.03.02_2, Менеджмент организации.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38.03.02_3, Производственный менеджмент (в машиностроении).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38.03.02_4, Производственный менеджмент (в строительстве).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38.03.02_4, Производственный менеджмент (в строительстве).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38.03.01_3, Бухгалтерский учет, анализ и аудит.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38.03.01_3, Бухгалтерский учет, анализ и аудит.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38.03.01_3, Бухгалтерский учет, анализ и аудит.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38.03.01_3, Бухгалтерский учет, анализ и аудит.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38.03.01_2, Финансы и кредит.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38.03.01_2, Финансы и кредит.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38.03.01_2, Финансы и кредит.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38.03.01_2, Финансы и кредит.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38.03.01_1, Мировая экономика.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38.03.01_1, Мировая экономика.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38.03.01_1, Мировая экономика.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38.03.01_1, Мировая экономика.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дело, 38.05.02_1, Товароведение и экспертиза в таможенном деле.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дело, 38.05.02_1, Товароведение и экспертиза в таможенном деле.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41.00.00, 41.03.04, Политология, 41.03.04_1, Российская политика.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41.00.00, 41.03.04, Политология, 41.03.04_1, Российская политика.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45.00.00, 45.03.02, Лингвистика, 45.03.02_1, Перевод и переводоведение.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45.00.00, 45.03.02, Лингвистика, 45.03.02_1, Перевод и переводоведение.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45.00.00, 45.03.02, Лингвистика, 45.03.02_1, Перевод и переводоведение.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45.00.00, 45.03.02, Лингвистика, 45.03.02_1, Перевод и переводоведение.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39.00.00, 39.03.01, Социология, 39.03.01_1, Социальные процессы и структуры на макро- и микроуровнях.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39.00.00, 39.03.01, Социология, 39.03.01_1, Социальные процессы и структуры на макро- и микроуровнях.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37.00.00, 37.03.01, Психология, 37.03.01_1, Общий профиль.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54.00.00, 54.03.01, Дизайн, 54.03.01_3, Графический дизайн.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54.00.00, 54.03.01, Дизайн, 54.03.01_3, Графический дизайн.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54.00.00, 54.03.01, Дизайн, 54.03.01_2, Промышленный дизайн.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48.00.00, 48.03.01, Теология, 48.03.01_1, Классическая конфессиональная литература и авторы.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54.00.00, 54.03.01, Дизайн, 54.03.01_1, Дизайн интерьера.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42.00.00, 42.03.02, Журналистика, 42.03.02_1, Общий профиль.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42.00.00, 42.03.02, Журналистика, 42.03.02_1, Общий профиль.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42.00.00, 42.03.02, Журналистика, 42.03.02_1, Общий профиль.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12.00.00, 12.03.01, Приборостроение, 12.03.01_1, Бортовые приборы управления.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24.03.02, Системы управления движением и навигация, 24.03.02_1, Приборы и системы ориентации, стабилизации и навигации.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13.00.00, 13.03.02, Электроэнергетика и электротехника, 13.03.02_2, Электроснабжение.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11.00.00, 11.05.01, Радиоэлектронные системы и комплексы, 11.05.01_1, Радиолокационные системы и комплексы.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11.00.00, 11.05.01, Радиоэлектронные системы и комплексы, 11.05.01_1, Радиолокационные системы и комплексы.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15.05.01, Проектирование технологических машин и комплексов, 15.05.01_1, Проектирование технических комплексов специального назначения.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24.05.06, Системы управления летательными аппаратами, 24.05.06_1, Системы управления движением летательных аппаратов.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17.00.00, 17.05.02, Стрелково-пушечное, артиллерийское и ракетное оружие, 17.05.02_1, Стрелково-пушечное вооружение.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24.05.02, Проектирование авиационных и ракетных двигателей, 24.05.02_1, Проектирование ракетных двигателей твердого топлива.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24.05.01, Проектирование, производство и эксплуатация ракет и ракетно-космических комплексов, 24.05.01_1, Ракеты с ракетными двигателями твердого топлива (РДТТ).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17.00.00, 17.05.01, Боеприпасы и взрыватели, 17.05.01_1, Боеприпасы.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09.03.01_2, Вычислительные машины, комплексы, системы и сети.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09.03.01_2, Вычислительные машины, комплексы, системы и сети.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09.03.02, Информационные системы и технологии, 09.03.02_1, Информационные системы.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02.00.00, 02.03.01, Математика и компьютерные науки, 02.03.01_1, Математическое и компьютерное моделирование.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09.03.01_1, Программное обеспечение средств вычислительной техники и автоматизированных систем.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09.03.01_3, Автоматизированные системы обработки информации и управления.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09.03.01_3, Автоматизированные системы обработки информации и управления.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01.00.00, 01.03.02, Прикладная математика и информатика, 01.03.02_1, Прикладная математика и информатика.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01.00.00, 01.03.02, Прикладная математика и информатика, 01.03.02_1, Прикладная математика и информатика.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10.00.00, 10.05.03, Информационная безопасность автоматизированных систем, 10.05.03_1, Защищенные автоматизированные системы управления.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20.00.00, 20.03.01, Техносферная безопасность, 20.03.01_2, Безопасность труда.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20.00.00, 20.03.01, Техносферная безопасность, 20.03.01_2, Безопасность труда.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08.03.01_1, Промышленное и гражданское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08.03.01_2, Производство и применение строительных материалов, изделий и конструкций.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08.03.01_4, Теплогазоснабжение и вентиляция.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08.03.01_4, Теплогазоснабжение и вентиляция.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08.03.01_3, Водоснабжение и водоотведение.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07.00.00, 07.03.01, Архитектура.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21.03.02, Землеустройство и кадастры, 21.03.02_1, Земельный кадастр.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08.03.01_7, Автомобильные дороги.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21.05.04_1, Шахтное и подземное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21.05.04_2, Открытые горные работы.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04.00.00, 04.03.01, Химия, 04.03.01_1, Химия окружающей среды, химическая экспертиза и экологическая безопасность.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19.00.00, 19.03.01, Биотехнология, 19.03.01_1, Экобиотехнология.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06.00.00, 06.03.01, Биология, 06.03.01_1, Биохимия.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43.00.00, 43.03.03, Гостиничное дело, 43.03.03_1, Гостиничная деятельность.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15.03.04, Автоматизация технологических процессов и производств, 15.03.04_1, Автоматизация технологических процессов и производств в машиностроении.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15.03.05, Конструкторско-технологическое обеспечение машиностроительных производств, 15.03.05_1, Металлообрабатывающие станки и комплексы.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27.00.00, 27.03.01, Стандартизация и метрология, 27.03.01_1, Метрология и метрологическое обеспечение.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23.00.00, 23.03.02, Наземные транспортно-технологические комплексы, 23.03.02_1, Подъемно-транспортные, строительные, дорожные машины и оборудование.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23.00.00, 23.03.01, Технология транспортных процессов, 23.03.01_1, Организация перевозок и управление на автомобильном транспорте.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09.00.00, 09.03.01, Информатика и вычислительная техника, 09.03.01_4, Системы автоматизированного проектирования.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10.00.00, 10.03.01, Информационная безопасность, 10.03.01_1, Организация и технология защиты информации.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15.03.01, Машиностроение, 15.03.01_1, Машины и технология высокоэффективных процессов обработки материалов.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22.00.00, 22.03.01, Материаловедение и технологии материалов, 22.03.01_2, Материаловедение и технология новых материалов.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15.03.06, Мехатроника и робототехника, 15.03.06_2, Промышленная и специальная робототехника.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15.03.06, Мехатроника и робототехника, 15.03.06_2, Промышленная и специальная робототехника.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15.05.01, Проектирование технологических машин и комплексов, 15.05.01_2, Проектирование технологических комплексов механосборочных производств.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38.03.02_2, Менеджмент организации.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38.03.02_2, Менеджмент организации.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38.03.02_3, Производственный менеджмент (в машиностроении).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38.03.02, Менеджмент, 38.03.02_4, Производственный менеджмент (в строительстве).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38.03.01_3, Бухгалтерский учет, анализ и аудит.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38.03.01_2, Финансы и кредит.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38.03.01, Экономика, 38.03.01_1, Мировая экономика.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40.00.00, 40.03.01, Юриспруденция.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38.00.00, 38.05.02, Таможенное дело, 38.05.02_1, Товароведение и экспертиза в таможенном деле.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41.00.00, 41.03.04, Политология, 41.03.04_1, Российская политика.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39.00.00, 39.03.01, Социология, 39.03.01_1, Социальные процессы и структуры на макро- и микроуровнях.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37.00.00, 37.03.01, Психология, 37.03.01_1, Общий профиль.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54.00.00, 54.03.01, Дизайн, 54.03.01_3, Графический дизайн.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54.00.00, 54.03.01, Дизайн, 54.03.01_2, Промышленный дизайн.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48.00.00, 48.03.01, Теология, 48.03.01_1, Классическая конфессиональная литература и авторы.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54.00.00, 54.03.01, Дизайн, 54.03.01_1, Дизайн интерьера.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42.00.00, 42.03.01, Реклама и связи с общественностью, 42.03.01_1, Связи с общественностью в коммерческой сфере.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24.03.02, Системы управления движением и навигация, 24.03.02_2, Системы управления летательными аппаратами.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24.03.02, Системы управления движением и навигация, 24.03.02_1, Приборы и системы ориентации, стабилизации и навигации.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13.00.00, 13.03.02, Электроэнергетика и электротехника, 13.03.02_2, Электроснабжение.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24.03.03, Баллистика и гидроаэродинамика, 24.03.03_1, Баллистика ракет и снарядов.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11.00.00, 11.05.01, Радиоэлектронные системы и комплексы, 11.05.01_1, Радиолокационные системы и комплексы.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11.00.00, 11.05.01, Радиоэлектронные системы и комплексы, 11.05.01_1, Радиолокационные системы и комплексы.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17.00.00, 17.05.02, Стрелково-пушечное, артиллерийское и ракетное оружие, 17.05.02_1, Стрелково-пушечное вооружение.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17.00.00, 17.05.02, Стрелково-пушечное, артиллерийское и ракетное оружие, 17.05.02_2, Спортивное и охотничье оружие.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24.05.02, Проектирование авиационных и ракетных двигателей, 24.05.02_1, Проектирование ракетных двигателей твердого топлива.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24.05.02, Проектирование авиационных и ракетных двигателей, 24.05.02_1, Проектирование ракетных двигателей твердого топлива.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24.00.00, 24.05.01, Проектирование, производство и эксплуатация ракет и ракетно-космических комплексов, 24.05.01_1, Ракеты с ракетными двигателями твердого топлива (РДТТ).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17.00.00, 17.05.01, Боеприпасы и взрыватели, 17.05.01_1, Боеприпасы.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27.00.00, 27.03.04, Управление в технических системах, 27.03.04_1, Управление и информатика в технических системах.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01.00.00, 01.03.03, Механика и математическое моделирование, 01.03.03, Общий профиль.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02.00.00, 02.03.01, Математика и компьютерные науки, 02.03.01_1, Математическое и компьютерное моделирование.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01.00.00, 01.03.02, Прикладная математика и информатика, 01.03.02_1, Прикладная математика и информатика.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10.00.00, 10.05.03, Информационная безопасность автоматизированных систем, 10.05.03_1, Защищенные автоматизированные системы управления.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20.00.00, 20.03.01, Техносферная безопасность, 20.03.01_2, Безопасность труда.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08.03.01_1, Промышленное и гражданское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08.03.01_2, Производство и применение строительных материалов, изделий и конструкций.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08.03.01_4, Теплогазоснабжение и вентиляция.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08.03.01_3, Водоснабжение и водоотведение.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08.03.01_5, Городское строительство и хозяйство.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07.00.00, 07.03.01, Архитектура.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21.03.02, Землеустройство и кадастры, 21.03.02_1, Земельный кадастр.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08.00.00, 08.03.01, Строительство, 08.03.01_7, Автомобильные дороги.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21.05.04_1, Шахтное и подземное строительство.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21.00.00, 21.05.04, Горное дело, 21.05.04_2, Открытые горные работы.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04.00.00, 04.03.01, Химия, 04.03.01_1, Химия окружающей среды, химическая экспертиза и экологическая безопасность.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19.00.00, 19.03.01, Биотехнология, 19.03.01_1, Экобиотехнология.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06.00.00, 06.03.01, Биология, 06.03.01_1, Биохимия.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43.00.00, 43.03.03, Гостиничное дело, 43.03.03_1, Гостиничная деятельность.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15.03.05, Конструкторско-технологическое обеспечение машиностроительных производств, 15.03.05_4, Технология машиностроения.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15.03.05, Конструкторско-технологическое обеспечение машиностроительных производств, 15.03.05_1, Металлообрабатывающие станки и комплексы.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15.03.01, Машиностроение, 15.03.01_4, Оборудование и технология сварочного производства.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15.03.02, Технологические машины и оборудование, 15.03.02_2, Машины и аппараты пищевых производств.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15.03.01, Машиностроение, 15.03.01_2, Машины и технология обработки металлов давлением.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15.03.05, Конструкторско-технологическое обеспечение машиностроительных производств, 15.03.05_2, Инструментальные системы машиностроительных производств.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15.03.02, Технологические машины и оборудование, 15.03.02_1, Бытовые машины и приборы.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10.00.00, 10.03.01, Информационная безопасность, 10.03.01_1, Организация и технология защиты информации.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29.00.00, 29.03.03, Технология полиграфического и упаковочного производства, 29.03.03_1, Технология полиграфического производства.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15.00.00, 15.03.01, Машиностроение, 15.03.01_1, Машины и технология высокоэффективных процессов обработки материалов.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22.00.00, 22.03.01, Материаловедение и технологии материалов, 22.03.01_2, Материаловедение и технология новых материалов.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23.00.00, 23.05.01, Наземные транспортно-технологические средства, 23.05.01_1, Подъемно-транспортные, строительные, дорожные средства и оборудование.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140000, 140609, Электрооборудование летательных аппаратов.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160000, 160402, Приборы и системы ориентации, стабилизации и навигации, 16040201, Гироскопические приборы и гироскопические стабилизаторы.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200000, 200203, Оптико-электронные приборы и системы, 20020301, Оптико-электронные информационно-измерительные и следящие приборы и системы.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140000, 140211, Электроснабжение.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170000, 170102, Стрелково-пушечное, артиллерийское и ракетное оружие, 17010202, Стрелково-пушечное вооружение.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170000, 170102, Стрелково-пушечное, артиллерийское и ракетное оружие, 17010207, Спортивное и охотничье оружие.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170000, 170103, Средства поражения и боеприпасы, 17010310, Утилизация средств поражения и боеприпасов.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170000, 170103, Средства поражения и боеприпасы, 17010303, Боевые части ракет и авиабомб.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230000, 230101, Вычислительные машины, комплексы, системы и сети.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080000, 080504, Государственное и муниципальное управление, 08050401, Муниципальное управление.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270000, 270300, Архитектура.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270000, 270102, Промышленное и гражданское строительство, 27010201, Исследование и проектирование зданий и сооружений.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270000, 270205, Автомобильные дороги и аэродромы, 27020501, Автомобильные дороги.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270000, 270102, Промышленное и гражданское строительство, 27010201, Исследование и проектирование зданий и сооружений.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270000, 270109, Теплогазоснабжение и вентиляция, 27010901, Отопление, вентиляция и кондиционирование воздуха.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240000, 240901, Биотехнология.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190000, 190601, Автомобили и автомобильное хозяйство.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150000, 150201, Машины и технология обработки металлов давлением, 15020116, Технологические системы листовой штамповки.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220000, 220402, Роботы и робототехнические системы, 22040201, Управление в робототехнических системах.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190000, 190701, Организация перевозок и управление на транспорте (автомобильном), 19070101, Организация перевозок и управление на транспорте (автомобильном).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230000, 230104, Системы автоматизированного проектирования.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070000, 070601, Дизайн, 07060103, Дизайн аксессуаров.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070000, 070601, Дизайн.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070000, 070601, Дизайн, 07060102, Дизайн упаковки.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030000, 030301, Психология, 03030112, Психология развития и возрастная психология.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070000, 070601, Дизайн, 07060102, Дизайн упаковки.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070000, 070601, Дизайн, 07060103, Дизайн аксессуаров.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80F">
        <w:rPr>
          <w:rFonts w:ascii="Times New Roman" w:hAnsi="Times New Roman"/>
          <w:sz w:val="24"/>
          <w:szCs w:val="24"/>
        </w:rPr>
        <w:t>070000, 070601, Дизайн.</w:t>
      </w:r>
    </w:p>
    <w:p w:rsidR="0013252C" w:rsidRPr="004E280F" w:rsidRDefault="0013252C" w:rsidP="004E280F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4E280F">
        <w:rPr>
          <w:rFonts w:ascii="Times New Roman" w:hAnsi="Times New Roman"/>
          <w:sz w:val="24"/>
          <w:szCs w:val="24"/>
        </w:rPr>
        <w:t>070000, 070603, Искусство интерьера</w:t>
      </w:r>
      <w:r w:rsidRPr="004E280F">
        <w:rPr>
          <w:rFonts w:ascii="Times New Roman" w:hAnsi="Times New Roman"/>
          <w:sz w:val="24"/>
          <w:szCs w:val="24"/>
          <w:lang w:val="en-US"/>
        </w:rPr>
        <w:t>.</w:t>
      </w:r>
      <w:bookmarkStart w:id="0" w:name="_GoBack"/>
      <w:bookmarkEnd w:id="0"/>
    </w:p>
    <w:sectPr w:rsidR="0013252C" w:rsidRPr="004E280F" w:rsidSect="007C2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739"/>
    <w:rsid w:val="0013252C"/>
    <w:rsid w:val="002F3745"/>
    <w:rsid w:val="00385739"/>
    <w:rsid w:val="003F6C31"/>
    <w:rsid w:val="004255B6"/>
    <w:rsid w:val="004E280F"/>
    <w:rsid w:val="005151C6"/>
    <w:rsid w:val="006403D8"/>
    <w:rsid w:val="00751827"/>
    <w:rsid w:val="007C2333"/>
    <w:rsid w:val="008F4E5B"/>
    <w:rsid w:val="00C01EC0"/>
    <w:rsid w:val="00C73441"/>
    <w:rsid w:val="00D92BBA"/>
    <w:rsid w:val="00ED23ED"/>
    <w:rsid w:val="00F53304"/>
    <w:rsid w:val="00F87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3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14</Pages>
  <Words>5530</Words>
  <Characters>31522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Student_11</dc:creator>
  <cp:keywords/>
  <dc:description/>
  <cp:lastModifiedBy>GIAP135-1</cp:lastModifiedBy>
  <cp:revision>4</cp:revision>
  <dcterms:created xsi:type="dcterms:W3CDTF">2015-03-04T11:02:00Z</dcterms:created>
  <dcterms:modified xsi:type="dcterms:W3CDTF">2015-03-07T10:25:00Z</dcterms:modified>
</cp:coreProperties>
</file>